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C5AE6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00E803C6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56AB7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BD9A0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Hilborough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618D10D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the lands of the late Sibyl </w:t>
      </w:r>
      <w:proofErr w:type="gramStart"/>
      <w:r>
        <w:rPr>
          <w:rFonts w:ascii="Times New Roman" w:hAnsi="Times New Roman" w:cs="Times New Roman"/>
          <w:sz w:val="24"/>
          <w:szCs w:val="24"/>
        </w:rPr>
        <w:t>Leche(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d.1400)(q.v.).</w:t>
      </w:r>
    </w:p>
    <w:p w14:paraId="7118B85C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24-26)</w:t>
      </w:r>
    </w:p>
    <w:p w14:paraId="5C659D0D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6F0D6" w14:textId="77777777" w:rsid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217E9" w14:textId="77777777" w:rsidR="00DD5B8A" w:rsidRPr="00DF1BE4" w:rsidRDefault="00DF1BE4" w:rsidP="00DF1B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</w:p>
    <w:sectPr w:rsidR="00DD5B8A" w:rsidRPr="00DF1B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41B88" w14:textId="77777777" w:rsidR="00DF1BE4" w:rsidRDefault="00DF1BE4" w:rsidP="00564E3C">
      <w:pPr>
        <w:spacing w:after="0" w:line="240" w:lineRule="auto"/>
      </w:pPr>
      <w:r>
        <w:separator/>
      </w:r>
    </w:p>
  </w:endnote>
  <w:endnote w:type="continuationSeparator" w:id="0">
    <w:p w14:paraId="12F23245" w14:textId="77777777" w:rsidR="00DF1BE4" w:rsidRDefault="00DF1B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7C2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498DC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7CE3">
      <w:rPr>
        <w:rFonts w:ascii="Times New Roman" w:hAnsi="Times New Roman" w:cs="Times New Roman"/>
        <w:noProof/>
        <w:sz w:val="24"/>
        <w:szCs w:val="24"/>
      </w:rPr>
      <w:t>31 March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788F17C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22858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C1B23" w14:textId="77777777" w:rsidR="00DF1BE4" w:rsidRDefault="00DF1BE4" w:rsidP="00564E3C">
      <w:pPr>
        <w:spacing w:after="0" w:line="240" w:lineRule="auto"/>
      </w:pPr>
      <w:r>
        <w:separator/>
      </w:r>
    </w:p>
  </w:footnote>
  <w:footnote w:type="continuationSeparator" w:id="0">
    <w:p w14:paraId="51C7D393" w14:textId="77777777" w:rsidR="00DF1BE4" w:rsidRDefault="00DF1B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77156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8C0FD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12968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BE4"/>
    <w:rsid w:val="00372DC6"/>
    <w:rsid w:val="00564E3C"/>
    <w:rsid w:val="0064591D"/>
    <w:rsid w:val="00DD5B8A"/>
    <w:rsid w:val="00DF1BE4"/>
    <w:rsid w:val="00EB41B8"/>
    <w:rsid w:val="00F14DE1"/>
    <w:rsid w:val="00F2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E9990"/>
  <w15:chartTrackingRefBased/>
  <w15:docId w15:val="{36AE4622-0811-4A01-A300-17EF817C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2016-02-04T21:38:00Z</dcterms:created>
  <dcterms:modified xsi:type="dcterms:W3CDTF">2021-03-31T08:22:00Z</dcterms:modified>
</cp:coreProperties>
</file>